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7FCE" w14:textId="217D0EBE" w:rsidR="0077152B" w:rsidRPr="00C76C35" w:rsidRDefault="00D240D8" w:rsidP="0077152B">
      <w:pPr>
        <w:jc w:val="both"/>
        <w:rPr>
          <w:rFonts w:ascii="Times New Roman" w:eastAsia="Times New Roman" w:hAnsi="Times New Roman" w:cs="Baskerville Old Face"/>
          <w:color w:val="FF0000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4008AA" w:rsidRPr="004008AA">
        <w:rPr>
          <w:rFonts w:ascii="Times New Roman" w:hAnsi="Times New Roman" w:cs="Times New Roman"/>
          <w:bCs/>
          <w:sz w:val="24"/>
          <w:szCs w:val="24"/>
        </w:rPr>
        <w:t>Forrest Smith</w:t>
      </w:r>
      <w:r w:rsidR="007C50F7">
        <w:rPr>
          <w:rFonts w:ascii="Times New Roman" w:hAnsi="Times New Roman" w:cs="Times New Roman"/>
          <w:bCs/>
          <w:sz w:val="24"/>
          <w:szCs w:val="24"/>
        </w:rPr>
        <w:t>,</w:t>
      </w:r>
      <w:r w:rsidR="0077152B" w:rsidRPr="00C76C3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4008AA" w:rsidRPr="004008AA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424BE75D" w14:textId="433F105D" w:rsidR="0077152B" w:rsidRPr="004008AA" w:rsidRDefault="0031284E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08AA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4008AA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D240D8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6383C457" w:rsidR="00D240D8" w:rsidRPr="004008AA" w:rsidRDefault="00D240D8" w:rsidP="00993686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FROM: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1284E" w:rsidRPr="004008AA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4008AA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4008AA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="0042045A" w:rsidRPr="004008AA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26F6EA99" w14:textId="10948D28" w:rsidR="004008AA" w:rsidRPr="004008AA" w:rsidRDefault="004008AA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8AA">
        <w:rPr>
          <w:rFonts w:ascii="Times New Roman" w:eastAsia="Times New Roman" w:hAnsi="Times New Roman" w:cs="Times New Roman"/>
          <w:sz w:val="24"/>
          <w:szCs w:val="24"/>
        </w:rPr>
        <w:t>Fred Bednarski III, Financial Analyst</w:t>
      </w:r>
    </w:p>
    <w:p w14:paraId="01A5F7A8" w14:textId="0F7C19D0" w:rsidR="00D240D8" w:rsidRPr="004008AA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8AA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4008AA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43E05079" w:rsidR="00D240D8" w:rsidRPr="004008AA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08AA">
        <w:rPr>
          <w:rFonts w:ascii="Times New Roman" w:hAnsi="Times New Roman" w:cs="Times New Roman"/>
          <w:b/>
          <w:sz w:val="24"/>
          <w:szCs w:val="24"/>
        </w:rPr>
        <w:t>DATE:</w:t>
      </w:r>
      <w:r w:rsidRPr="004008AA">
        <w:rPr>
          <w:rFonts w:ascii="Times New Roman" w:hAnsi="Times New Roman" w:cs="Times New Roman"/>
          <w:b/>
          <w:sz w:val="24"/>
          <w:szCs w:val="24"/>
        </w:rPr>
        <w:tab/>
      </w:r>
      <w:r w:rsidRPr="004008AA">
        <w:rPr>
          <w:rFonts w:ascii="Times New Roman" w:hAnsi="Times New Roman" w:cs="Times New Roman"/>
          <w:b/>
          <w:sz w:val="24"/>
          <w:szCs w:val="24"/>
        </w:rPr>
        <w:tab/>
      </w:r>
      <w:r w:rsidR="004008AA" w:rsidRPr="004008AA">
        <w:rPr>
          <w:rFonts w:ascii="Times New Roman" w:hAnsi="Times New Roman" w:cs="Times New Roman"/>
          <w:bCs/>
          <w:sz w:val="24"/>
          <w:szCs w:val="24"/>
        </w:rPr>
        <w:t>September</w:t>
      </w:r>
      <w:r w:rsidR="004C4336" w:rsidRPr="004008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008AA" w:rsidRPr="004008AA">
        <w:rPr>
          <w:rFonts w:ascii="Times New Roman" w:hAnsi="Times New Roman" w:cs="Times New Roman"/>
          <w:bCs/>
          <w:sz w:val="24"/>
          <w:szCs w:val="24"/>
        </w:rPr>
        <w:t>23</w:t>
      </w:r>
      <w:r w:rsidR="004C4336" w:rsidRPr="004008A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4008AA" w:rsidRPr="004008AA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143D1304" w14:textId="77777777" w:rsidR="00D240D8" w:rsidRPr="00D240D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62B6C313" w:rsidR="00685D1E" w:rsidRPr="004008AA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008AA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4008AA" w:rsidRPr="004008AA">
        <w:rPr>
          <w:rFonts w:ascii="Times New Roman" w:eastAsia="Times New Roman" w:hAnsi="Times New Roman" w:cs="Times New Roman"/>
          <w:bCs/>
          <w:sz w:val="24"/>
          <w:szCs w:val="24"/>
        </w:rPr>
        <w:t>52464</w:t>
      </w:r>
      <w:r w:rsidRPr="004008AA">
        <w:rPr>
          <w:sz w:val="24"/>
          <w:szCs w:val="24"/>
        </w:rPr>
        <w:t xml:space="preserve"> - </w:t>
      </w:r>
      <w:r w:rsidR="004008AA" w:rsidRPr="004008AA">
        <w:rPr>
          <w:rFonts w:ascii="Times New Roman" w:eastAsia="Times New Roman" w:hAnsi="Times New Roman" w:cs="Times New Roman"/>
          <w:i/>
          <w:sz w:val="24"/>
          <w:szCs w:val="24"/>
        </w:rPr>
        <w:t>Application of Creekwood Ranches Water Supply Corporation and East Medina Special Utility District for Sale, Transfer, or Merger of Facilities and Certificate Rights in Medina County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1AAB6AAE" w:rsidR="00767D1C" w:rsidRPr="00767D1C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008AA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4008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008AA" w:rsidRPr="004008AA">
        <w:rPr>
          <w:rFonts w:ascii="Times New Roman" w:eastAsia="Calibri" w:hAnsi="Times New Roman" w:cs="Times New Roman"/>
          <w:sz w:val="24"/>
          <w:szCs w:val="24"/>
        </w:rPr>
        <w:t>August</w:t>
      </w:r>
      <w:r w:rsidR="00BB5D74" w:rsidRPr="004008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008AA" w:rsidRPr="004008AA">
        <w:rPr>
          <w:rFonts w:ascii="Times New Roman" w:eastAsia="Calibri" w:hAnsi="Times New Roman" w:cs="Times New Roman"/>
          <w:sz w:val="24"/>
          <w:szCs w:val="24"/>
        </w:rPr>
        <w:t>24</w:t>
      </w:r>
      <w:r w:rsidRPr="004008AA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4008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008AA" w:rsidRPr="004008AA">
        <w:rPr>
          <w:rFonts w:ascii="Times New Roman" w:eastAsia="Calibri" w:hAnsi="Times New Roman" w:cs="Times New Roman"/>
          <w:sz w:val="24"/>
          <w:szCs w:val="24"/>
        </w:rPr>
        <w:t>2021</w:t>
      </w:r>
      <w:r w:rsidR="00D05A8D" w:rsidRPr="004008AA">
        <w:rPr>
          <w:rFonts w:ascii="Times New Roman" w:eastAsia="Calibri" w:hAnsi="Times New Roman" w:cs="Times New Roman"/>
          <w:sz w:val="24"/>
          <w:szCs w:val="24"/>
        </w:rPr>
        <w:t>,</w:t>
      </w:r>
      <w:r w:rsidRPr="004008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008AA" w:rsidRPr="004008AA">
        <w:rPr>
          <w:rFonts w:ascii="Times New Roman" w:eastAsia="Calibri" w:hAnsi="Times New Roman" w:cs="Times New Roman"/>
          <w:sz w:val="24"/>
          <w:szCs w:val="24"/>
        </w:rPr>
        <w:t>Creekwood Ranches Water Supply Corporation</w:t>
      </w:r>
      <w:r w:rsidR="00BF1DFF" w:rsidRPr="004008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4008AA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4008AA" w:rsidRPr="004008AA">
        <w:rPr>
          <w:rFonts w:ascii="Times New Roman" w:eastAsia="Calibri" w:hAnsi="Times New Roman" w:cs="Times New Roman"/>
          <w:sz w:val="24"/>
          <w:szCs w:val="24"/>
        </w:rPr>
        <w:t>East Medina Special Utility District</w:t>
      </w:r>
      <w:r w:rsidR="00D86825" w:rsidRPr="004008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4008AA">
        <w:rPr>
          <w:rFonts w:ascii="Times New Roman" w:eastAsia="Calibri" w:hAnsi="Times New Roman" w:cs="Times New Roman"/>
          <w:bCs/>
          <w:sz w:val="24"/>
          <w:szCs w:val="24"/>
        </w:rPr>
        <w:t xml:space="preserve">filed an application for the sale and transfer of facilities and certificate rights in </w:t>
      </w:r>
      <w:r w:rsidR="004008AA" w:rsidRPr="004008AA">
        <w:rPr>
          <w:rFonts w:ascii="Times New Roman" w:eastAsia="Calibri" w:hAnsi="Times New Roman" w:cs="Times New Roman"/>
          <w:bCs/>
          <w:sz w:val="24"/>
          <w:szCs w:val="24"/>
        </w:rPr>
        <w:t>Medina</w:t>
      </w:r>
      <w:r w:rsidR="00223340" w:rsidRPr="004008A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86825" w:rsidRPr="004008AA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223340" w:rsidRPr="004008AA">
        <w:rPr>
          <w:rFonts w:ascii="Times New Roman" w:eastAsia="Calibri" w:hAnsi="Times New Roman" w:cs="Times New Roman"/>
          <w:bCs/>
          <w:sz w:val="24"/>
          <w:szCs w:val="24"/>
        </w:rPr>
        <w:t xml:space="preserve">ounty </w:t>
      </w:r>
      <w:r w:rsidR="00767D1C" w:rsidRPr="004008AA">
        <w:rPr>
          <w:rFonts w:ascii="Times New Roman" w:eastAsia="Calibri" w:hAnsi="Times New Roman" w:cs="Times New Roman"/>
          <w:bCs/>
          <w:sz w:val="24"/>
          <w:szCs w:val="24"/>
        </w:rPr>
        <w:t xml:space="preserve">under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the provisions of Texas Water Code § 13.301 and 16 Texas Administrative Code § 24.239.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28935D" w14:textId="4F8C6304" w:rsidR="003F0B8A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I reviewed the answers provided to questions </w:t>
      </w:r>
      <w:r w:rsidR="00D14235">
        <w:rPr>
          <w:rFonts w:ascii="Times New Roman" w:eastAsia="Calibri" w:hAnsi="Times New Roman" w:cs="Times New Roman"/>
          <w:bCs/>
          <w:sz w:val="24"/>
          <w:szCs w:val="24"/>
        </w:rPr>
        <w:t>4,</w:t>
      </w:r>
      <w:r w:rsidR="005A720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>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I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>Therefore, I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perspective.</w:t>
      </w:r>
    </w:p>
    <w:p w14:paraId="13AA33D9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6C605" w14:textId="77777777" w:rsidR="006B4EF4" w:rsidRDefault="006B4EF4" w:rsidP="00FC14B8">
      <w:r>
        <w:separator/>
      </w:r>
    </w:p>
  </w:endnote>
  <w:endnote w:type="continuationSeparator" w:id="0">
    <w:p w14:paraId="34572383" w14:textId="77777777" w:rsidR="006B4EF4" w:rsidRDefault="006B4EF4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B1626" w14:textId="77777777" w:rsidR="006B4EF4" w:rsidRDefault="006B4EF4" w:rsidP="00FC14B8">
      <w:r>
        <w:separator/>
      </w:r>
    </w:p>
  </w:footnote>
  <w:footnote w:type="continuationSeparator" w:id="0">
    <w:p w14:paraId="36AFC3A0" w14:textId="77777777" w:rsidR="006B4EF4" w:rsidRDefault="006B4EF4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2F7FBE"/>
    <w:rsid w:val="0031284E"/>
    <w:rsid w:val="00313C29"/>
    <w:rsid w:val="00321261"/>
    <w:rsid w:val="00325630"/>
    <w:rsid w:val="00327436"/>
    <w:rsid w:val="00334979"/>
    <w:rsid w:val="00342B6F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F0B8A"/>
    <w:rsid w:val="003F5ABB"/>
    <w:rsid w:val="0040075B"/>
    <w:rsid w:val="004008AA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A720D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4EF4"/>
    <w:rsid w:val="006B4F15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84D05"/>
    <w:rsid w:val="00797E96"/>
    <w:rsid w:val="007A4BB7"/>
    <w:rsid w:val="007A510F"/>
    <w:rsid w:val="007A5BEE"/>
    <w:rsid w:val="007A6E43"/>
    <w:rsid w:val="007C50F7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783"/>
    <w:rsid w:val="00AB074C"/>
    <w:rsid w:val="00AE2F96"/>
    <w:rsid w:val="00AF3DA4"/>
    <w:rsid w:val="00B010E0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14235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3B08"/>
    <w:rsid w:val="00E97F80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325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1DBCA"/>
  <w15:docId w15:val="{D6214DC3-E70F-4B56-9D14-ED18D974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iland\AppData\Local\Microsoft\Windows\INetCache\Content.Outlook\43AM7SJZ\STM-FM%20Sufficient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E7EF-9668-40D8-872F-A41CDCC9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STM-FM Sufficient-Memo Template</Template>
  <TotalTime>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Forrest Smith</cp:lastModifiedBy>
  <cp:revision>3</cp:revision>
  <cp:lastPrinted>2020-02-27T19:14:00Z</cp:lastPrinted>
  <dcterms:created xsi:type="dcterms:W3CDTF">2021-09-22T22:37:00Z</dcterms:created>
  <dcterms:modified xsi:type="dcterms:W3CDTF">2021-09-22T22:37:00Z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